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84B72" w14:textId="77777777" w:rsidR="0072273D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JON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EC32B7B" w14:textId="77777777" w:rsidR="0072273D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FF673F" w14:textId="77777777" w:rsidR="00E92115" w:rsidRDefault="00E92115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8B8CF3" w14:textId="77777777" w:rsidR="0072273D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Sittingbourne, </w:t>
      </w:r>
      <w:proofErr w:type="spellStart"/>
      <w:r>
        <w:rPr>
          <w:rFonts w:ascii="Times New Roman" w:hAnsi="Times New Roman" w:cs="Times New Roman"/>
          <w:sz w:val="24"/>
          <w:szCs w:val="24"/>
        </w:rPr>
        <w:t>ent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DAB535D" w14:textId="77777777" w:rsidR="0072273D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Reynold Cobham of Randall(q.v.).</w:t>
      </w:r>
    </w:p>
    <w:p w14:paraId="60AA182F" w14:textId="77777777" w:rsidR="0072273D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043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B0436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FB0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43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B0436">
        <w:rPr>
          <w:rFonts w:ascii="Times New Roman" w:hAnsi="Times New Roman" w:cs="Times New Roman"/>
          <w:sz w:val="24"/>
          <w:szCs w:val="24"/>
        </w:rPr>
        <w:t xml:space="preserve"> 19-51)</w:t>
      </w:r>
    </w:p>
    <w:p w14:paraId="6D020F71" w14:textId="77777777" w:rsidR="00E92115" w:rsidRDefault="00E92115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EB796" w14:textId="77777777" w:rsidR="0072273D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85E0A4" w14:textId="77777777" w:rsidR="0072273D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7C3D4" w14:textId="77777777" w:rsidR="0072273D" w:rsidRPr="00FB0436" w:rsidRDefault="0072273D" w:rsidP="00722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2E6CBFF6" w14:textId="7DF06418" w:rsidR="00BA00AB" w:rsidRPr="0072273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227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A8898" w14:textId="77777777" w:rsidR="0072273D" w:rsidRDefault="0072273D" w:rsidP="009139A6">
      <w:r>
        <w:separator/>
      </w:r>
    </w:p>
  </w:endnote>
  <w:endnote w:type="continuationSeparator" w:id="0">
    <w:p w14:paraId="0080975D" w14:textId="77777777" w:rsidR="0072273D" w:rsidRDefault="007227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EE2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95F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990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D126B" w14:textId="77777777" w:rsidR="0072273D" w:rsidRDefault="0072273D" w:rsidP="009139A6">
      <w:r>
        <w:separator/>
      </w:r>
    </w:p>
  </w:footnote>
  <w:footnote w:type="continuationSeparator" w:id="0">
    <w:p w14:paraId="1B673CDC" w14:textId="77777777" w:rsidR="0072273D" w:rsidRDefault="007227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49C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6FD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7C6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73D"/>
    <w:rsid w:val="00030B35"/>
    <w:rsid w:val="000666E0"/>
    <w:rsid w:val="002510B7"/>
    <w:rsid w:val="005C130B"/>
    <w:rsid w:val="0072273D"/>
    <w:rsid w:val="00826F5C"/>
    <w:rsid w:val="009139A6"/>
    <w:rsid w:val="009448BB"/>
    <w:rsid w:val="00A3176C"/>
    <w:rsid w:val="00AE65F8"/>
    <w:rsid w:val="00BA00AB"/>
    <w:rsid w:val="00CB4ED9"/>
    <w:rsid w:val="00E9211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6CE52"/>
  <w15:chartTrackingRefBased/>
  <w15:docId w15:val="{55CB1E9D-2AC9-4B6E-A023-FE3DEB9E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2021-09-07T17:57:00Z</dcterms:created>
  <dcterms:modified xsi:type="dcterms:W3CDTF">2024-11-27T14:38:00Z</dcterms:modified>
</cp:coreProperties>
</file>